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9E3AC7" w:rsidRDefault="009E3AC7" w:rsidP="00C93E4A"/>
    <w:p w:rsidR="00D0118B" w:rsidRDefault="00D0118B" w:rsidP="00D0118B">
      <w:pPr>
        <w:spacing w:line="240" w:lineRule="exact"/>
        <w:rPr>
          <w:szCs w:val="24"/>
        </w:rPr>
      </w:pPr>
      <w:r w:rsidRPr="00693D67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 xml:space="preserve">Donna L. Nelson, </w:t>
      </w:r>
      <w:r w:rsidRPr="00D1428C">
        <w:rPr>
          <w:szCs w:val="24"/>
        </w:rPr>
        <w:t>C</w:t>
      </w:r>
      <w:r>
        <w:rPr>
          <w:szCs w:val="24"/>
        </w:rPr>
        <w:t>hairman</w:t>
      </w:r>
    </w:p>
    <w:p w:rsidR="00D0118B" w:rsidRPr="00D1428C" w:rsidRDefault="00D0118B" w:rsidP="00D0118B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Jr., Commissioner</w:t>
      </w:r>
    </w:p>
    <w:p w:rsidR="00D0118B" w:rsidRDefault="00D0118B" w:rsidP="00D0118B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  <w:r w:rsidRPr="005F16BC">
        <w:rPr>
          <w:szCs w:val="24"/>
        </w:rPr>
        <w:t xml:space="preserve"> </w:t>
      </w:r>
    </w:p>
    <w:p w:rsidR="00D0118B" w:rsidRDefault="00D0118B" w:rsidP="00D0118B">
      <w:pPr>
        <w:spacing w:line="240" w:lineRule="exact"/>
        <w:rPr>
          <w:szCs w:val="24"/>
        </w:rPr>
      </w:pPr>
    </w:p>
    <w:p w:rsidR="00D0118B" w:rsidRDefault="00D0118B" w:rsidP="00D0118B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D0118B" w:rsidRPr="00D1428C" w:rsidRDefault="00D0118B" w:rsidP="00D0118B">
      <w:pPr>
        <w:spacing w:line="240" w:lineRule="exact"/>
        <w:rPr>
          <w:szCs w:val="24"/>
        </w:rPr>
      </w:pPr>
    </w:p>
    <w:p w:rsidR="00D0118B" w:rsidRPr="0022454F" w:rsidRDefault="00D0118B" w:rsidP="00D0118B">
      <w:pPr>
        <w:rPr>
          <w:rFonts w:eastAsia="SimSun"/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Pr="0022454F">
        <w:rPr>
          <w:rFonts w:eastAsia="SimSun"/>
          <w:szCs w:val="24"/>
        </w:rPr>
        <w:t xml:space="preserve">Irene Montelongo </w:t>
      </w:r>
    </w:p>
    <w:p w:rsidR="00D0118B" w:rsidRPr="0022454F" w:rsidRDefault="00D0118B" w:rsidP="00D0118B">
      <w:pPr>
        <w:spacing w:line="240" w:lineRule="exact"/>
        <w:ind w:left="720" w:firstLine="720"/>
        <w:rPr>
          <w:szCs w:val="24"/>
        </w:rPr>
      </w:pPr>
      <w:r w:rsidRPr="0022454F">
        <w:rPr>
          <w:rFonts w:eastAsia="SimSun"/>
          <w:szCs w:val="24"/>
        </w:rPr>
        <w:t>Director, Docket Management</w:t>
      </w:r>
      <w:r w:rsidRPr="0022454F">
        <w:rPr>
          <w:szCs w:val="24"/>
        </w:rPr>
        <w:t xml:space="preserve">  </w:t>
      </w:r>
    </w:p>
    <w:p w:rsidR="00D0118B" w:rsidRPr="00D1428C" w:rsidRDefault="00D0118B" w:rsidP="00D0118B">
      <w:pPr>
        <w:spacing w:line="240" w:lineRule="exact"/>
        <w:rPr>
          <w:szCs w:val="24"/>
        </w:rPr>
      </w:pPr>
    </w:p>
    <w:p w:rsidR="00D0118B" w:rsidRPr="00D9664F" w:rsidRDefault="00D0118B" w:rsidP="00D0118B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137B5F">
        <w:rPr>
          <w:b/>
          <w:szCs w:val="24"/>
        </w:rPr>
        <w:t>February 9, 2017</w:t>
      </w:r>
    </w:p>
    <w:p w:rsidR="009E7A48" w:rsidRPr="00E10825" w:rsidRDefault="00D0118B" w:rsidP="005344D8">
      <w:pPr>
        <w:ind w:left="1440" w:hanging="1440"/>
        <w:jc w:val="both"/>
        <w:rPr>
          <w:i/>
          <w:caps/>
        </w:rPr>
      </w:pPr>
      <w:r>
        <w:rPr>
          <w:szCs w:val="24"/>
        </w:rPr>
        <w:tab/>
      </w:r>
      <w:r w:rsidRPr="001D5E12">
        <w:rPr>
          <w:szCs w:val="24"/>
        </w:rPr>
        <w:t xml:space="preserve">Docket No. </w:t>
      </w:r>
      <w:r w:rsidR="008C7839">
        <w:rPr>
          <w:szCs w:val="24"/>
        </w:rPr>
        <w:t>46733</w:t>
      </w:r>
      <w:r w:rsidR="00137B5F">
        <w:rPr>
          <w:szCs w:val="24"/>
        </w:rPr>
        <w:t xml:space="preserve"> </w:t>
      </w:r>
      <w:r w:rsidRPr="001D5E12">
        <w:rPr>
          <w:szCs w:val="24"/>
        </w:rPr>
        <w:t>–</w:t>
      </w:r>
      <w:r w:rsidR="009E7A48">
        <w:rPr>
          <w:szCs w:val="24"/>
        </w:rPr>
        <w:t xml:space="preserve"> </w:t>
      </w:r>
      <w:r w:rsidR="009E7A48" w:rsidRPr="009E7A48">
        <w:rPr>
          <w:i/>
          <w:szCs w:val="24"/>
        </w:rPr>
        <w:t xml:space="preserve">Agreed Notice </w:t>
      </w:r>
      <w:r w:rsidR="009E7A48">
        <w:rPr>
          <w:i/>
          <w:szCs w:val="24"/>
        </w:rPr>
        <w:t>o</w:t>
      </w:r>
      <w:r w:rsidR="009E7A48" w:rsidRPr="009E7A48">
        <w:rPr>
          <w:i/>
          <w:szCs w:val="24"/>
        </w:rPr>
        <w:t xml:space="preserve">f Violation </w:t>
      </w:r>
      <w:r w:rsidR="009E7A48">
        <w:rPr>
          <w:i/>
          <w:szCs w:val="24"/>
        </w:rPr>
        <w:t>a</w:t>
      </w:r>
      <w:r w:rsidR="009E7A48" w:rsidRPr="009E7A48">
        <w:rPr>
          <w:i/>
          <w:szCs w:val="24"/>
        </w:rPr>
        <w:t xml:space="preserve">nd Settlement Agreement Relating </w:t>
      </w:r>
      <w:r w:rsidR="009E7A48">
        <w:rPr>
          <w:i/>
          <w:szCs w:val="24"/>
        </w:rPr>
        <w:t xml:space="preserve">to </w:t>
      </w:r>
      <w:r w:rsidR="00E10825" w:rsidRPr="00E10825">
        <w:rPr>
          <w:i/>
          <w:szCs w:val="24"/>
        </w:rPr>
        <w:t>Oncor Electric Delivery</w:t>
      </w:r>
      <w:r w:rsidR="00E10825" w:rsidRPr="00E10825">
        <w:rPr>
          <w:i/>
          <w:color w:val="FF0000"/>
          <w:szCs w:val="24"/>
        </w:rPr>
        <w:t xml:space="preserve"> </w:t>
      </w:r>
      <w:r w:rsidR="00E10825">
        <w:rPr>
          <w:i/>
          <w:szCs w:val="24"/>
        </w:rPr>
        <w:t>Company’s Violation o</w:t>
      </w:r>
      <w:r w:rsidR="00E10825" w:rsidRPr="00E10825">
        <w:rPr>
          <w:i/>
          <w:szCs w:val="24"/>
        </w:rPr>
        <w:t>f P</w:t>
      </w:r>
      <w:r w:rsidR="00E10825">
        <w:rPr>
          <w:i/>
          <w:szCs w:val="24"/>
        </w:rPr>
        <w:t>URA</w:t>
      </w:r>
      <w:r w:rsidR="00E10825" w:rsidRPr="00E10825">
        <w:rPr>
          <w:i/>
        </w:rPr>
        <w:t xml:space="preserve"> §</w:t>
      </w:r>
      <w:r w:rsidR="00E10825">
        <w:rPr>
          <w:i/>
        </w:rPr>
        <w:t> </w:t>
      </w:r>
      <w:r w:rsidR="00E10825" w:rsidRPr="00E10825">
        <w:rPr>
          <w:i/>
        </w:rPr>
        <w:t xml:space="preserve">38.005 </w:t>
      </w:r>
      <w:r w:rsidR="00E10825">
        <w:rPr>
          <w:i/>
        </w:rPr>
        <w:t>a</w:t>
      </w:r>
      <w:r w:rsidR="00E10825" w:rsidRPr="00E10825">
        <w:rPr>
          <w:i/>
        </w:rPr>
        <w:t>nd 16 T</w:t>
      </w:r>
      <w:r w:rsidR="00E10825">
        <w:rPr>
          <w:i/>
        </w:rPr>
        <w:t>AC § </w:t>
      </w:r>
      <w:r w:rsidR="00E10825" w:rsidRPr="00E10825">
        <w:rPr>
          <w:i/>
        </w:rPr>
        <w:t>25.52, Concerning Reliabil</w:t>
      </w:r>
      <w:r w:rsidR="00E10825">
        <w:rPr>
          <w:i/>
        </w:rPr>
        <w:t>i</w:t>
      </w:r>
      <w:r w:rsidR="00E10825" w:rsidRPr="00E10825">
        <w:rPr>
          <w:i/>
        </w:rPr>
        <w:t xml:space="preserve">ty </w:t>
      </w:r>
      <w:r w:rsidR="00E10825">
        <w:rPr>
          <w:i/>
        </w:rPr>
        <w:t>a</w:t>
      </w:r>
      <w:r w:rsidR="00E10825" w:rsidRPr="00E10825">
        <w:rPr>
          <w:i/>
        </w:rPr>
        <w:t xml:space="preserve">nd Continuity </w:t>
      </w:r>
      <w:r w:rsidR="00E10825">
        <w:rPr>
          <w:i/>
        </w:rPr>
        <w:t>o</w:t>
      </w:r>
      <w:r w:rsidR="00E10825" w:rsidRPr="00E10825">
        <w:rPr>
          <w:i/>
        </w:rPr>
        <w:t>f Service</w:t>
      </w:r>
    </w:p>
    <w:p w:rsidR="00E10825" w:rsidRPr="00E10825" w:rsidRDefault="00E10825" w:rsidP="005344D8">
      <w:pPr>
        <w:ind w:left="1440" w:hanging="1440"/>
        <w:jc w:val="both"/>
        <w:rPr>
          <w:i/>
        </w:rPr>
      </w:pPr>
    </w:p>
    <w:p w:rsidR="00D0118B" w:rsidRPr="00E64D6D" w:rsidRDefault="00D0118B" w:rsidP="00D0118B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137B5F">
        <w:rPr>
          <w:szCs w:val="24"/>
        </w:rPr>
        <w:t xml:space="preserve">January </w:t>
      </w:r>
      <w:r w:rsidR="00D40AE7">
        <w:rPr>
          <w:szCs w:val="24"/>
        </w:rPr>
        <w:t>18</w:t>
      </w:r>
      <w:bookmarkStart w:id="0" w:name="_GoBack"/>
      <w:bookmarkEnd w:id="0"/>
      <w:r w:rsidR="00137B5F">
        <w:rPr>
          <w:szCs w:val="24"/>
        </w:rPr>
        <w:t>, 2017</w:t>
      </w:r>
    </w:p>
    <w:p w:rsidR="00D0118B" w:rsidRPr="00D1428C" w:rsidRDefault="00D0118B" w:rsidP="00D0118B">
      <w:pPr>
        <w:spacing w:line="240" w:lineRule="exact"/>
        <w:jc w:val="both"/>
        <w:rPr>
          <w:szCs w:val="24"/>
        </w:rPr>
      </w:pPr>
    </w:p>
    <w:p w:rsidR="00D0118B" w:rsidRDefault="00D0118B" w:rsidP="00D0118B">
      <w:pPr>
        <w:pStyle w:val="BodyTextIndent"/>
        <w:rPr>
          <w:sz w:val="24"/>
          <w:szCs w:val="24"/>
        </w:rPr>
      </w:pPr>
    </w:p>
    <w:p w:rsidR="00D0118B" w:rsidRDefault="00D0118B" w:rsidP="00D0118B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137B5F">
        <w:rPr>
          <w:sz w:val="24"/>
          <w:szCs w:val="24"/>
        </w:rPr>
        <w:t>Thursday</w:t>
      </w:r>
      <w:r w:rsidR="008A6453">
        <w:rPr>
          <w:sz w:val="24"/>
          <w:szCs w:val="24"/>
        </w:rPr>
        <w:t xml:space="preserve">, </w:t>
      </w:r>
      <w:r w:rsidR="00137B5F">
        <w:rPr>
          <w:sz w:val="24"/>
          <w:szCs w:val="24"/>
        </w:rPr>
        <w:t>February 9, 2017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 xml:space="preserve">at the Commission’s offices, 1701 North Congress Avenue, Austin, Texas.  The parties shall file corrections or exceptions to the Proposed Order on or before </w:t>
      </w:r>
      <w:r w:rsidR="00137B5F">
        <w:rPr>
          <w:sz w:val="24"/>
          <w:szCs w:val="24"/>
        </w:rPr>
        <w:t>Wednesday, February 1, 2017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D0118B" w:rsidRDefault="00D0118B" w:rsidP="00D0118B">
      <w:pPr>
        <w:pStyle w:val="BodyTextIndent"/>
        <w:rPr>
          <w:sz w:val="24"/>
          <w:szCs w:val="24"/>
        </w:rPr>
      </w:pPr>
    </w:p>
    <w:p w:rsidR="00D0118B" w:rsidRDefault="00D0118B" w:rsidP="00D0118B">
      <w:pPr>
        <w:ind w:firstLine="720"/>
        <w:rPr>
          <w:b/>
          <w:szCs w:val="24"/>
        </w:rPr>
      </w:pP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</w:t>
      </w:r>
      <w:r>
        <w:rPr>
          <w:b/>
          <w:szCs w:val="24"/>
        </w:rPr>
        <w:t>.</w:t>
      </w:r>
    </w:p>
    <w:p w:rsidR="00D0118B" w:rsidRDefault="00D0118B" w:rsidP="00D0118B">
      <w:pPr>
        <w:ind w:firstLine="720"/>
        <w:rPr>
          <w:b/>
          <w:szCs w:val="24"/>
        </w:rPr>
      </w:pPr>
    </w:p>
    <w:p w:rsidR="00D0118B" w:rsidRDefault="00D0118B" w:rsidP="00D0118B">
      <w:pPr>
        <w:ind w:firstLine="720"/>
        <w:rPr>
          <w:b/>
          <w:szCs w:val="24"/>
        </w:rPr>
      </w:pPr>
    </w:p>
    <w:p w:rsidR="00D0118B" w:rsidRDefault="00D0118B" w:rsidP="00D0118B">
      <w:pPr>
        <w:ind w:firstLine="720"/>
        <w:rPr>
          <w:b/>
          <w:szCs w:val="24"/>
        </w:rPr>
      </w:pPr>
    </w:p>
    <w:p w:rsidR="00D0118B" w:rsidRPr="002356B9" w:rsidRDefault="00D0118B" w:rsidP="00715744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E10825">
        <w:rPr>
          <w:noProof/>
          <w:sz w:val="16"/>
          <w:szCs w:val="16"/>
        </w:rPr>
        <w:t>Q:\CADM\Docket Management\Electric\NOV\46xxx\46733 PO memo.docx</w:t>
      </w:r>
      <w:r w:rsidRPr="002F7FC6">
        <w:rPr>
          <w:sz w:val="16"/>
          <w:szCs w:val="16"/>
        </w:rPr>
        <w:fldChar w:fldCharType="end"/>
      </w:r>
    </w:p>
    <w:p w:rsidR="00D0118B" w:rsidRDefault="00D0118B" w:rsidP="00D0118B">
      <w:pPr>
        <w:ind w:firstLine="720"/>
      </w:pPr>
    </w:p>
    <w:sectPr w:rsidR="00D0118B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8B" w:rsidRDefault="00D0118B" w:rsidP="00F205E0">
      <w:r>
        <w:separator/>
      </w:r>
    </w:p>
  </w:endnote>
  <w:endnote w:type="continuationSeparator" w:id="0">
    <w:p w:rsidR="00D0118B" w:rsidRDefault="00D0118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4pt" o:ole="" fillcolor="window">
          <v:imagedata r:id="rId1" o:title=""/>
        </v:shape>
        <o:OLEObject Type="Embed" ProgID="MSDraw" ShapeID="_x0000_i1025" DrawAspect="Content" ObjectID="_154625312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8B" w:rsidRDefault="00D0118B" w:rsidP="00F205E0">
      <w:r>
        <w:separator/>
      </w:r>
    </w:p>
  </w:footnote>
  <w:footnote w:type="continuationSeparator" w:id="0">
    <w:p w:rsidR="00D0118B" w:rsidRDefault="00D0118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18B"/>
    <w:rsid w:val="000375F9"/>
    <w:rsid w:val="00054249"/>
    <w:rsid w:val="000635EF"/>
    <w:rsid w:val="00081D53"/>
    <w:rsid w:val="000A4384"/>
    <w:rsid w:val="000E2A91"/>
    <w:rsid w:val="00103FF6"/>
    <w:rsid w:val="00137B5F"/>
    <w:rsid w:val="001C60C2"/>
    <w:rsid w:val="00266D3A"/>
    <w:rsid w:val="00333DA2"/>
    <w:rsid w:val="003B52A7"/>
    <w:rsid w:val="003C1C7E"/>
    <w:rsid w:val="003F6056"/>
    <w:rsid w:val="00415068"/>
    <w:rsid w:val="00436C58"/>
    <w:rsid w:val="00467443"/>
    <w:rsid w:val="004970D6"/>
    <w:rsid w:val="004B3BC0"/>
    <w:rsid w:val="004D1946"/>
    <w:rsid w:val="004F132B"/>
    <w:rsid w:val="005344D8"/>
    <w:rsid w:val="005659D9"/>
    <w:rsid w:val="0057420A"/>
    <w:rsid w:val="00607055"/>
    <w:rsid w:val="00673A19"/>
    <w:rsid w:val="006856A5"/>
    <w:rsid w:val="006D2481"/>
    <w:rsid w:val="00737B4C"/>
    <w:rsid w:val="00783E18"/>
    <w:rsid w:val="00785AE7"/>
    <w:rsid w:val="00787F8C"/>
    <w:rsid w:val="007D0E97"/>
    <w:rsid w:val="008101E3"/>
    <w:rsid w:val="008143E2"/>
    <w:rsid w:val="00817BAB"/>
    <w:rsid w:val="008348B5"/>
    <w:rsid w:val="008719CB"/>
    <w:rsid w:val="008732BB"/>
    <w:rsid w:val="008811CA"/>
    <w:rsid w:val="00882929"/>
    <w:rsid w:val="008841F5"/>
    <w:rsid w:val="0088575B"/>
    <w:rsid w:val="00890720"/>
    <w:rsid w:val="00896B73"/>
    <w:rsid w:val="008A6453"/>
    <w:rsid w:val="008C39F0"/>
    <w:rsid w:val="008C7839"/>
    <w:rsid w:val="008C7E5D"/>
    <w:rsid w:val="008E2B50"/>
    <w:rsid w:val="009121A7"/>
    <w:rsid w:val="00945BF9"/>
    <w:rsid w:val="00975983"/>
    <w:rsid w:val="00976E89"/>
    <w:rsid w:val="00997593"/>
    <w:rsid w:val="009A7A00"/>
    <w:rsid w:val="009B073B"/>
    <w:rsid w:val="009E3AC7"/>
    <w:rsid w:val="009E7A48"/>
    <w:rsid w:val="00A12349"/>
    <w:rsid w:val="00A33287"/>
    <w:rsid w:val="00A33930"/>
    <w:rsid w:val="00A43BE9"/>
    <w:rsid w:val="00AC26D9"/>
    <w:rsid w:val="00AC7EE3"/>
    <w:rsid w:val="00B43581"/>
    <w:rsid w:val="00B554E0"/>
    <w:rsid w:val="00C06456"/>
    <w:rsid w:val="00C30434"/>
    <w:rsid w:val="00C3714F"/>
    <w:rsid w:val="00C45CE2"/>
    <w:rsid w:val="00C6276B"/>
    <w:rsid w:val="00C71532"/>
    <w:rsid w:val="00C93E4A"/>
    <w:rsid w:val="00CB24AC"/>
    <w:rsid w:val="00CB40E9"/>
    <w:rsid w:val="00CC443C"/>
    <w:rsid w:val="00CD0DFA"/>
    <w:rsid w:val="00CD2850"/>
    <w:rsid w:val="00CE27BD"/>
    <w:rsid w:val="00CE2889"/>
    <w:rsid w:val="00D0118B"/>
    <w:rsid w:val="00D239E0"/>
    <w:rsid w:val="00D36D24"/>
    <w:rsid w:val="00D40AE7"/>
    <w:rsid w:val="00D468EE"/>
    <w:rsid w:val="00D76762"/>
    <w:rsid w:val="00D90769"/>
    <w:rsid w:val="00D96923"/>
    <w:rsid w:val="00D972B4"/>
    <w:rsid w:val="00DA1D4C"/>
    <w:rsid w:val="00DC43CA"/>
    <w:rsid w:val="00DE78BA"/>
    <w:rsid w:val="00E10825"/>
    <w:rsid w:val="00E83210"/>
    <w:rsid w:val="00EA3A3B"/>
    <w:rsid w:val="00EE10C1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65538"/>
    <o:shapelayout v:ext="edit">
      <o:idmap v:ext="edit" data="1"/>
    </o:shapelayout>
  </w:shapeDefaults>
  <w:decimalSymbol w:val="."/>
  <w:listSeparator w:val=","/>
  <w15:docId w15:val="{62498EC0-5446-4ECA-BE6C-B2F7B6ED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18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D0118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0118B"/>
    <w:rPr>
      <w:rFonts w:eastAsia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9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9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Shockey, Kathy</dc:creator>
  <cp:lastModifiedBy>Montelongo, Irene</cp:lastModifiedBy>
  <cp:revision>6</cp:revision>
  <cp:lastPrinted>2017-01-18T19:59:00Z</cp:lastPrinted>
  <dcterms:created xsi:type="dcterms:W3CDTF">2017-01-18T16:14:00Z</dcterms:created>
  <dcterms:modified xsi:type="dcterms:W3CDTF">2017-01-18T19:59:00Z</dcterms:modified>
</cp:coreProperties>
</file>